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C15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b/>
          <w:bCs/>
          <w:sz w:val="24"/>
          <w:szCs w:val="24"/>
        </w:rPr>
      </w:pPr>
    </w:p>
    <w:p w14:paraId="572AAA8A" w14:textId="77777777" w:rsidR="00E426C1" w:rsidRP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Verpflichtungserkärung</w:t>
      </w:r>
      <w:proofErr w:type="spellEnd"/>
      <w:r w:rsidRPr="00E426C1">
        <w:rPr>
          <w:rFonts w:ascii="Arial" w:hAnsi="Arial" w:cs="Arial"/>
          <w:b/>
          <w:bCs/>
          <w:sz w:val="24"/>
          <w:szCs w:val="24"/>
        </w:rPr>
        <w:t xml:space="preserve"> Unterauftragnehmer / </w:t>
      </w: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Eignungsleiher</w:t>
      </w:r>
      <w:proofErr w:type="spellEnd"/>
    </w:p>
    <w:p w14:paraId="1ADD50B8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376E5B7E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sz w:val="20"/>
          <w:szCs w:val="20"/>
          <w:lang w:eastAsia="de-DE"/>
        </w:rPr>
        <w:t>Die Erklärung ist im Falle der Eignungsleihe (auch bei einer Kombination mit Nachunternehmereinsatz) bereits mit Angebotsabgabe einzureichen. Erklärungen, die nicht unterschrieben sind, gelten als nicht abgegeben!</w:t>
      </w:r>
    </w:p>
    <w:p w14:paraId="1FB8B08A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B5967B7" w14:textId="77777777" w:rsid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E426C1">
        <w:rPr>
          <w:rFonts w:ascii="Arial" w:hAnsi="Arial" w:cs="Arial"/>
          <w:sz w:val="20"/>
          <w:szCs w:val="20"/>
          <w:u w:val="single"/>
        </w:rPr>
        <w:t>Bewerber/Bieter</w:t>
      </w:r>
      <w:r>
        <w:rPr>
          <w:rFonts w:ascii="Arial" w:hAnsi="Arial" w:cs="Arial"/>
          <w:sz w:val="20"/>
          <w:szCs w:val="20"/>
          <w:u w:val="single"/>
        </w:rPr>
        <w:t xml:space="preserve">:  </w:t>
      </w:r>
      <w:permStart w:id="1097234027" w:edGrp="everyone"/>
      <w:sdt>
        <w:sdtPr>
          <w:rPr>
            <w:rFonts w:ascii="Arial" w:hAnsi="Arial" w:cs="Arial"/>
            <w:sz w:val="20"/>
            <w:szCs w:val="20"/>
            <w:u w:val="single"/>
          </w:rPr>
          <w:id w:val="-605962974"/>
          <w:placeholder>
            <w:docPart w:val="509AA3ECCDFF4202B2A3DFFDC05CE7A5"/>
          </w:placeholder>
          <w:showingPlcHdr/>
          <w:text/>
        </w:sdtPr>
        <w:sdtEndPr/>
        <w:sdtContent>
          <w:r w:rsidR="00C36986">
            <w:rPr>
              <w:rStyle w:val="Platzhaltertext"/>
            </w:rPr>
            <w:t xml:space="preserve">Bitte </w:t>
          </w:r>
          <w:r>
            <w:rPr>
              <w:rStyle w:val="Platzhaltertext"/>
            </w:rPr>
            <w:t>Name</w:t>
          </w:r>
          <w:r w:rsidRPr="00B334D4">
            <w:rPr>
              <w:rStyle w:val="Platzhaltertext"/>
            </w:rPr>
            <w:t xml:space="preserve"> ein</w:t>
          </w:r>
          <w:r w:rsidR="00C36986">
            <w:rPr>
              <w:rStyle w:val="Platzhaltertext"/>
            </w:rPr>
            <w:t>tragen</w:t>
          </w:r>
        </w:sdtContent>
      </w:sdt>
      <w:permEnd w:id="1097234027"/>
    </w:p>
    <w:p w14:paraId="7FEC9930" w14:textId="77777777" w:rsidR="00C36986" w:rsidRDefault="00C36986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32BDD21B" w14:textId="77777777" w:rsidR="00AB0257" w:rsidRDefault="00AB0257" w:rsidP="00C36986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AB0257">
        <w:rPr>
          <w:rFonts w:ascii="Arial" w:hAnsi="Arial" w:cs="Arial"/>
          <w:sz w:val="20"/>
          <w:szCs w:val="20"/>
          <w:u w:val="single"/>
        </w:rPr>
        <w:t xml:space="preserve">vom </w:t>
      </w:r>
      <w:r w:rsidR="00E426C1">
        <w:rPr>
          <w:rFonts w:ascii="Arial" w:hAnsi="Arial" w:cs="Arial"/>
          <w:sz w:val="20"/>
          <w:szCs w:val="20"/>
          <w:u w:val="single"/>
        </w:rPr>
        <w:t xml:space="preserve">Nachunternehmer / </w:t>
      </w:r>
      <w:r w:rsidR="00B23313">
        <w:rPr>
          <w:rFonts w:ascii="Arial" w:hAnsi="Arial" w:cs="Arial"/>
          <w:sz w:val="20"/>
          <w:szCs w:val="20"/>
          <w:u w:val="single"/>
        </w:rPr>
        <w:t>Eignungsverleiher</w:t>
      </w:r>
      <w:r w:rsidRPr="00AB0257">
        <w:rPr>
          <w:rFonts w:ascii="Arial" w:hAnsi="Arial" w:cs="Arial"/>
          <w:sz w:val="20"/>
          <w:szCs w:val="20"/>
          <w:u w:val="single"/>
        </w:rPr>
        <w:t xml:space="preserve"> auszufüllen</w:t>
      </w:r>
    </w:p>
    <w:p w14:paraId="37321F77" w14:textId="77777777" w:rsidR="00E426C1" w:rsidRPr="002D4DFC" w:rsidRDefault="00E426C1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  <w:r w:rsidRPr="002D4DFC">
        <w:rPr>
          <w:rFonts w:ascii="Arial" w:hAnsi="Arial" w:cs="Arial"/>
          <w:sz w:val="20"/>
          <w:szCs w:val="20"/>
        </w:rPr>
        <w:t xml:space="preserve">Name und Anschrift des </w:t>
      </w:r>
      <w:r>
        <w:rPr>
          <w:rFonts w:ascii="Arial" w:hAnsi="Arial" w:cs="Arial"/>
          <w:sz w:val="20"/>
          <w:szCs w:val="20"/>
        </w:rPr>
        <w:t>Unternehmens</w:t>
      </w:r>
      <w:r w:rsidRPr="002D4DFC">
        <w:rPr>
          <w:rFonts w:ascii="Arial" w:hAnsi="Arial" w:cs="Arial"/>
          <w:sz w:val="20"/>
          <w:szCs w:val="20"/>
        </w:rPr>
        <w:t>:</w:t>
      </w:r>
    </w:p>
    <w:permStart w:id="1038760321" w:edGrp="everyone" w:displacedByCustomXml="next"/>
    <w:sdt>
      <w:sdtPr>
        <w:rPr>
          <w:rFonts w:ascii="Arial" w:hAnsi="Arial" w:cs="Arial"/>
          <w:sz w:val="20"/>
          <w:szCs w:val="20"/>
        </w:rPr>
        <w:id w:val="-209733890"/>
        <w:placeholder>
          <w:docPart w:val="9085232B222D493D9C27098CB165FDA9"/>
        </w:placeholder>
      </w:sdtPr>
      <w:sdtEndPr/>
      <w:sdtContent>
        <w:p w14:paraId="18EDE0EA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78DA2BD3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64D02E0B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21834785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</w:sdtContent>
    </w:sdt>
    <w:permEnd w:id="1038760321" w:displacedByCustomXml="prev"/>
    <w:p w14:paraId="445B85E5" w14:textId="77777777" w:rsidR="00E426C1" w:rsidRPr="00AB0257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62C6E19" w14:textId="77777777" w:rsidR="00AB0257" w:rsidRPr="00E426C1" w:rsidRDefault="00AB0257" w:rsidP="00AB0257">
      <w:pPr>
        <w:spacing w:after="0" w:line="240" w:lineRule="atLeast"/>
        <w:jc w:val="right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</w:p>
    <w:permStart w:id="1749646850" w:edGrp="everyone"/>
    <w:p w14:paraId="718868A1" w14:textId="77777777" w:rsidR="00A1757D" w:rsidRPr="00E426C1" w:rsidRDefault="00BA7365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80382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49646850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</w:r>
      <w:r w:rsidR="00A1757D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Verpflichtungserklärung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>Unterauftragnehmer</w:t>
      </w:r>
      <w:r w:rsidR="00F8654D" w:rsidRPr="00E426C1">
        <w:rPr>
          <w:rStyle w:val="Funotenzeichen"/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footnoteReference w:id="1"/>
      </w:r>
    </w:p>
    <w:p w14:paraId="1922E77F" w14:textId="77777777" w:rsidR="002C4B5C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Bewerber/Bieter, die im Formular </w:t>
      </w:r>
      <w:r w:rsidR="008A534B">
        <w:rPr>
          <w:bCs/>
          <w:sz w:val="20"/>
          <w:szCs w:val="20"/>
        </w:rPr>
        <w:t>„</w:t>
      </w:r>
      <w:r w:rsidR="00FB2750">
        <w:rPr>
          <w:bCs/>
          <w:sz w:val="20"/>
          <w:szCs w:val="20"/>
        </w:rPr>
        <w:t xml:space="preserve">Erklärung </w:t>
      </w:r>
      <w:r w:rsidR="008A534B">
        <w:rPr>
          <w:bCs/>
          <w:sz w:val="20"/>
          <w:szCs w:val="20"/>
        </w:rPr>
        <w:t xml:space="preserve">Einsatz Nachunternehmen“ </w:t>
      </w:r>
      <w:r w:rsidRPr="00E426C1">
        <w:rPr>
          <w:bCs/>
          <w:sz w:val="20"/>
          <w:szCs w:val="20"/>
        </w:rPr>
        <w:t>genannten Auftragsteile zu erbringen.</w:t>
      </w:r>
      <w:r w:rsidRPr="00E426C1">
        <w:rPr>
          <w:bCs/>
          <w:sz w:val="20"/>
          <w:szCs w:val="20"/>
        </w:rPr>
        <w:tab/>
      </w:r>
      <w:r w:rsidRPr="00E426C1">
        <w:rPr>
          <w:bCs/>
          <w:sz w:val="20"/>
          <w:szCs w:val="20"/>
        </w:rPr>
        <w:tab/>
      </w:r>
    </w:p>
    <w:p w14:paraId="6B17A21D" w14:textId="77777777" w:rsidR="00E426C1" w:rsidRPr="00E426C1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</w:p>
    <w:permStart w:id="1772949957" w:edGrp="everyone"/>
    <w:p w14:paraId="04B32E78" w14:textId="77777777" w:rsidR="00E426C1" w:rsidRPr="00E426C1" w:rsidRDefault="00BA7365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37016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Times New Roman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72949957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  <w:t>Verpflichtungserklärung zur Eignungsleihe</w:t>
      </w:r>
      <w:r w:rsidR="00E426C1" w:rsidRPr="00E426C1">
        <w:rPr>
          <w:rFonts w:ascii="Arial" w:hAnsi="Arial" w:cs="Arial"/>
          <w:sz w:val="20"/>
          <w:szCs w:val="20"/>
        </w:rPr>
        <w:footnoteReference w:id="2"/>
      </w:r>
    </w:p>
    <w:p w14:paraId="690A75DA" w14:textId="77777777" w:rsid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 diesem mit den erforderlichen Kapazitäten meines/unseres Unternehmens für die im Formular </w:t>
      </w:r>
      <w:r w:rsidR="008A534B">
        <w:rPr>
          <w:bCs/>
          <w:sz w:val="20"/>
          <w:szCs w:val="20"/>
        </w:rPr>
        <w:t xml:space="preserve">„Erklärung Einsatz Nachunternehmen“ </w:t>
      </w:r>
      <w:r w:rsidRPr="00E426C1">
        <w:rPr>
          <w:bCs/>
          <w:sz w:val="20"/>
          <w:szCs w:val="20"/>
        </w:rPr>
        <w:t xml:space="preserve">genannten Eignungsanforderungen zur Verfügung zu stehen. Die diesbezüglichen Nachweise sowie die Eigenerklärung, dass keine Ausschlussgründe </w:t>
      </w:r>
      <w:r w:rsidRPr="008A534B">
        <w:rPr>
          <w:bCs/>
          <w:sz w:val="20"/>
          <w:szCs w:val="20"/>
        </w:rPr>
        <w:t xml:space="preserve">nach §§ 123, 124 GWB vorliegen (Formular </w:t>
      </w:r>
      <w:r w:rsidR="008A534B" w:rsidRPr="008A534B">
        <w:rPr>
          <w:bCs/>
          <w:sz w:val="20"/>
          <w:szCs w:val="20"/>
        </w:rPr>
        <w:t>„Erklärung Nichtvorliegen von Ausschlussgründen“</w:t>
      </w:r>
      <w:r w:rsidRPr="008A534B">
        <w:rPr>
          <w:bCs/>
          <w:sz w:val="20"/>
          <w:szCs w:val="20"/>
        </w:rPr>
        <w:t>) sind</w:t>
      </w:r>
      <w:r w:rsidRPr="00E426C1">
        <w:rPr>
          <w:bCs/>
          <w:sz w:val="20"/>
          <w:szCs w:val="20"/>
        </w:rPr>
        <w:t xml:space="preserve"> dieser Erklärung beigefügt.</w:t>
      </w:r>
    </w:p>
    <w:p w14:paraId="5158183E" w14:textId="77777777" w:rsidR="00E426C1" w:rsidRP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</w:p>
    <w:permStart w:id="1530945484" w:edGrp="everyone"/>
    <w:p w14:paraId="3BA6D984" w14:textId="77777777" w:rsidR="00E426C1" w:rsidRPr="00E426C1" w:rsidRDefault="00BA7365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46554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permEnd w:id="1530945484"/>
      <w:r w:rsidR="00E426C1" w:rsidRPr="00E426C1">
        <w:rPr>
          <w:bCs/>
          <w:sz w:val="20"/>
          <w:szCs w:val="20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</w:t>
      </w:r>
    </w:p>
    <w:p w14:paraId="0AF37260" w14:textId="77777777" w:rsidR="007512CB" w:rsidRPr="002D4DFC" w:rsidRDefault="007512CB" w:rsidP="007512C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877830D" w14:textId="77777777" w:rsidR="00A1757D" w:rsidRPr="002D4DFC" w:rsidRDefault="00A1757D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</w:p>
    <w:p w14:paraId="5BEB49B6" w14:textId="77777777" w:rsid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254A8" wp14:editId="65669775">
                <wp:simplePos x="0" y="0"/>
                <wp:positionH relativeFrom="column">
                  <wp:posOffset>2712085</wp:posOffset>
                </wp:positionH>
                <wp:positionV relativeFrom="paragraph">
                  <wp:posOffset>232410</wp:posOffset>
                </wp:positionV>
                <wp:extent cx="2065020" cy="7620"/>
                <wp:effectExtent l="0" t="0" r="30480" b="3048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502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18821" id="Gerade Verbindung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55pt,18.3pt" to="37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" strokecolor="black [3213]"/>
            </w:pict>
          </mc:Fallback>
        </mc:AlternateContent>
      </w: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D48F5" wp14:editId="7D74B697">
                <wp:simplePos x="0" y="0"/>
                <wp:positionH relativeFrom="column">
                  <wp:posOffset>6985</wp:posOffset>
                </wp:positionH>
                <wp:positionV relativeFrom="paragraph">
                  <wp:posOffset>262890</wp:posOffset>
                </wp:positionV>
                <wp:extent cx="1813560" cy="7620"/>
                <wp:effectExtent l="0" t="0" r="34290" b="3048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356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BAEE3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55pt,20.7pt" to="143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" strokecolor="black [3213]"/>
            </w:pict>
          </mc:Fallback>
        </mc:AlternateContent>
      </w:r>
      <w:permStart w:id="192348853" w:edGrp="everyone"/>
      <w:sdt>
        <w:sdtPr>
          <w:rPr>
            <w:rFonts w:ascii="Arial" w:hAnsi="Arial" w:cs="Arial"/>
            <w:sz w:val="24"/>
            <w:szCs w:val="24"/>
          </w:rPr>
          <w:id w:val="-864291725"/>
          <w:placeholder>
            <w:docPart w:val="D100F5885F274E1DB9EF02E7C26E3FBF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</w:t>
          </w:r>
        </w:sdtContent>
      </w:sdt>
      <w:permEnd w:id="192348853"/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permStart w:id="608900788" w:edGrp="everyone"/>
      <w:sdt>
        <w:sdtPr>
          <w:rPr>
            <w:rFonts w:ascii="Arial" w:hAnsi="Arial" w:cs="Arial"/>
            <w:sz w:val="24"/>
            <w:szCs w:val="24"/>
          </w:rPr>
          <w:id w:val="462856245"/>
          <w:placeholder>
            <w:docPart w:val="E68C9CC62796461FAE1252A60B7A924D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      </w:t>
          </w:r>
        </w:sdtContent>
      </w:sdt>
      <w:permEnd w:id="608900788"/>
      <w:r w:rsidR="0050391C" w:rsidRPr="0050391C">
        <w:rPr>
          <w:rFonts w:ascii="Arial" w:hAnsi="Arial" w:cs="Arial"/>
          <w:sz w:val="24"/>
          <w:szCs w:val="24"/>
        </w:rPr>
        <w:tab/>
      </w:r>
    </w:p>
    <w:p w14:paraId="6C77A999" w14:textId="77777777" w:rsidR="00136D09" w:rsidRP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Ort, Datum</w:t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Name der Unterzeichner in Textform</w:t>
      </w:r>
    </w:p>
    <w:sectPr w:rsidR="00136D09" w:rsidRPr="009C02A8" w:rsidSect="00A1757D">
      <w:headerReference w:type="default" r:id="rId8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35484" w14:textId="77777777" w:rsidR="00674A2D" w:rsidRDefault="00674A2D" w:rsidP="00A1757D">
      <w:pPr>
        <w:spacing w:after="0" w:line="240" w:lineRule="auto"/>
      </w:pPr>
      <w:r>
        <w:separator/>
      </w:r>
    </w:p>
  </w:endnote>
  <w:endnote w:type="continuationSeparator" w:id="0">
    <w:p w14:paraId="0534D1A8" w14:textId="77777777" w:rsidR="00674A2D" w:rsidRDefault="00674A2D" w:rsidP="00A1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4760" w14:textId="77777777" w:rsidR="00674A2D" w:rsidRDefault="00674A2D" w:rsidP="00A1757D">
      <w:pPr>
        <w:spacing w:after="0" w:line="240" w:lineRule="auto"/>
      </w:pPr>
      <w:r>
        <w:separator/>
      </w:r>
    </w:p>
  </w:footnote>
  <w:footnote w:type="continuationSeparator" w:id="0">
    <w:p w14:paraId="764D628E" w14:textId="77777777" w:rsidR="00674A2D" w:rsidRDefault="00674A2D" w:rsidP="00A1757D">
      <w:pPr>
        <w:spacing w:after="0" w:line="240" w:lineRule="auto"/>
      </w:pPr>
      <w:r>
        <w:continuationSeparator/>
      </w:r>
    </w:p>
  </w:footnote>
  <w:footnote w:id="1">
    <w:p w14:paraId="68BC35B0" w14:textId="77777777" w:rsidR="00F8654D" w:rsidRDefault="00F8654D">
      <w:pPr>
        <w:pStyle w:val="Funotentext"/>
      </w:pPr>
      <w:r>
        <w:rPr>
          <w:rStyle w:val="Funotenzeichen"/>
        </w:rPr>
        <w:footnoteRef/>
      </w:r>
      <w:r>
        <w:t xml:space="preserve"> Bei Mehrbedarf </w:t>
      </w:r>
      <w:r w:rsidR="005C665F">
        <w:t>ist eine</w:t>
      </w:r>
      <w:r>
        <w:t xml:space="preserve"> Kopie</w:t>
      </w:r>
      <w:r w:rsidR="005C665F">
        <w:t xml:space="preserve"> dieses Vordrucks </w:t>
      </w:r>
      <w:r>
        <w:t>zu verwenden.</w:t>
      </w:r>
    </w:p>
  </w:footnote>
  <w:footnote w:id="2">
    <w:p w14:paraId="17648F03" w14:textId="77777777" w:rsidR="00E426C1" w:rsidRDefault="00E426C1" w:rsidP="00E426C1">
      <w:pPr>
        <w:pStyle w:val="Funotentext"/>
      </w:pPr>
      <w:r>
        <w:rPr>
          <w:rStyle w:val="Funotenzeichen"/>
        </w:rPr>
        <w:footnoteRef/>
      </w:r>
      <w:r>
        <w:t xml:space="preserve"> Bei Mehrbedarf ist eine Kopie dieses Vordrucks zu verwenden.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FF0F" w14:textId="368EB28B" w:rsidR="00290963" w:rsidRDefault="00BA5746">
    <w:pPr>
      <w:pStyle w:val="Kopfzeile"/>
    </w:pPr>
    <w:r>
      <w:rPr>
        <w:rFonts w:ascii="Arial" w:hAnsi="Arial" w:cs="Arial"/>
        <w:noProof/>
        <w:sz w:val="20"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5184639A" wp14:editId="5EEDED79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7365" w:rsidRPr="00BA7365">
      <w:t xml:space="preserve"> </w:t>
    </w:r>
    <w:r w:rsidR="00BA7365">
      <w:t>EU251030E005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NrFfWuvj23IT3X8hJh5FKot/Xe6ZRv4HFMwJmxJd41lvrn+lD+E497szyRvuLlQG/CCNowFVFUyDzMuJIaooaA==" w:salt="49SmPyrUdK5AWZyPbhVJT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274-16"/>
    <w:docVar w:name="BSO999929" w:val="2baa323d-a885-4db3-ada9-087fb165137a"/>
    <w:docVar w:name="DokBeschreibung" w:val="Verpflichtungserklärung"/>
    <w:docVar w:name="DokLfdNr" w:val="00035"/>
    <w:docVar w:name="OFFICEEVENTSDISABLED" w:val="001000/20170309142038"/>
  </w:docVars>
  <w:rsids>
    <w:rsidRoot w:val="00B76F45"/>
    <w:rsid w:val="000A6B28"/>
    <w:rsid w:val="000D2863"/>
    <w:rsid w:val="000D3F7D"/>
    <w:rsid w:val="00136D09"/>
    <w:rsid w:val="00142EF1"/>
    <w:rsid w:val="00151CC7"/>
    <w:rsid w:val="001612E4"/>
    <w:rsid w:val="001632C1"/>
    <w:rsid w:val="00172B81"/>
    <w:rsid w:val="00195D25"/>
    <w:rsid w:val="001E3A84"/>
    <w:rsid w:val="002236AA"/>
    <w:rsid w:val="00290963"/>
    <w:rsid w:val="002C45C7"/>
    <w:rsid w:val="002C4B5C"/>
    <w:rsid w:val="002D4DFC"/>
    <w:rsid w:val="002E0889"/>
    <w:rsid w:val="0037061A"/>
    <w:rsid w:val="003A7996"/>
    <w:rsid w:val="003F7D2B"/>
    <w:rsid w:val="00413431"/>
    <w:rsid w:val="00481B98"/>
    <w:rsid w:val="00492AD4"/>
    <w:rsid w:val="0049744E"/>
    <w:rsid w:val="004B109B"/>
    <w:rsid w:val="004F0715"/>
    <w:rsid w:val="0050391C"/>
    <w:rsid w:val="00504BFA"/>
    <w:rsid w:val="0057484F"/>
    <w:rsid w:val="00583CFA"/>
    <w:rsid w:val="005B48D1"/>
    <w:rsid w:val="005C665F"/>
    <w:rsid w:val="00613DF1"/>
    <w:rsid w:val="00674A2D"/>
    <w:rsid w:val="006A1A0D"/>
    <w:rsid w:val="006C1904"/>
    <w:rsid w:val="007512CB"/>
    <w:rsid w:val="00771831"/>
    <w:rsid w:val="007B3FD5"/>
    <w:rsid w:val="008110FE"/>
    <w:rsid w:val="008A534B"/>
    <w:rsid w:val="008B29E0"/>
    <w:rsid w:val="008D2B35"/>
    <w:rsid w:val="008F1263"/>
    <w:rsid w:val="00901E58"/>
    <w:rsid w:val="0091445A"/>
    <w:rsid w:val="00977852"/>
    <w:rsid w:val="009C02A8"/>
    <w:rsid w:val="009E298B"/>
    <w:rsid w:val="00A1192C"/>
    <w:rsid w:val="00A1757D"/>
    <w:rsid w:val="00A377FF"/>
    <w:rsid w:val="00AB0257"/>
    <w:rsid w:val="00AE36C1"/>
    <w:rsid w:val="00B23313"/>
    <w:rsid w:val="00B76F45"/>
    <w:rsid w:val="00BA5746"/>
    <w:rsid w:val="00BA7365"/>
    <w:rsid w:val="00BC60F2"/>
    <w:rsid w:val="00BF316B"/>
    <w:rsid w:val="00BF45C2"/>
    <w:rsid w:val="00C36986"/>
    <w:rsid w:val="00CA3ABE"/>
    <w:rsid w:val="00CC2A43"/>
    <w:rsid w:val="00D15B41"/>
    <w:rsid w:val="00D26281"/>
    <w:rsid w:val="00D909AE"/>
    <w:rsid w:val="00DF0E8A"/>
    <w:rsid w:val="00E05AF5"/>
    <w:rsid w:val="00E426C1"/>
    <w:rsid w:val="00E51D8C"/>
    <w:rsid w:val="00E749B5"/>
    <w:rsid w:val="00EB2D78"/>
    <w:rsid w:val="00F21B7E"/>
    <w:rsid w:val="00F4764B"/>
    <w:rsid w:val="00F6339A"/>
    <w:rsid w:val="00F82401"/>
    <w:rsid w:val="00F8654D"/>
    <w:rsid w:val="00FB2750"/>
    <w:rsid w:val="00FD63E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B03C"/>
  <w15:docId w15:val="{2466A853-2E8D-4177-BD95-943D67E7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60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B02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36C1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Platzhaltertext">
    <w:name w:val="Placeholder Text"/>
    <w:basedOn w:val="Absatz-Standardschriftart"/>
    <w:uiPriority w:val="99"/>
    <w:semiHidden/>
    <w:rsid w:val="00CC2A43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8654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8654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8654D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0963"/>
  </w:style>
  <w:style w:type="paragraph" w:styleId="Fuzeile">
    <w:name w:val="footer"/>
    <w:basedOn w:val="Standard"/>
    <w:link w:val="Fu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8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Verpflichtungserkl&#228;rung%20Unterauftragnnehmer_Eignungsleih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9AA3ECCDFF4202B2A3DFFDC05CE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8B603-1AFB-4056-923D-FC574448DAEA}"/>
      </w:docPartPr>
      <w:docPartBody>
        <w:p w:rsidR="00BF1E5B" w:rsidRDefault="000758B0">
          <w:pPr>
            <w:pStyle w:val="509AA3ECCDFF4202B2A3DFFDC05CE7A5"/>
          </w:pPr>
          <w:r>
            <w:rPr>
              <w:rStyle w:val="Platzhaltertext"/>
            </w:rPr>
            <w:t>Bitte Name</w:t>
          </w:r>
          <w:r w:rsidRPr="00B334D4">
            <w:rPr>
              <w:rStyle w:val="Platzhaltertext"/>
            </w:rPr>
            <w:t xml:space="preserve"> ein</w:t>
          </w:r>
          <w:r>
            <w:rPr>
              <w:rStyle w:val="Platzhaltertext"/>
            </w:rPr>
            <w:t>tragen</w:t>
          </w:r>
        </w:p>
      </w:docPartBody>
    </w:docPart>
    <w:docPart>
      <w:docPartPr>
        <w:name w:val="9085232B222D493D9C27098CB165F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D4C3A-5DCF-4E95-82F6-4844D3F45017}"/>
      </w:docPartPr>
      <w:docPartBody>
        <w:p w:rsidR="00BF1E5B" w:rsidRDefault="000758B0">
          <w:pPr>
            <w:pStyle w:val="9085232B222D493D9C27098CB165FDA9"/>
          </w:pPr>
          <w:r w:rsidRPr="001D234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00F5885F274E1DB9EF02E7C26E3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1D9F8-3EB6-4ACB-8EBE-10D42A4E40D5}"/>
      </w:docPartPr>
      <w:docPartBody>
        <w:p w:rsidR="00BF1E5B" w:rsidRDefault="000758B0">
          <w:pPr>
            <w:pStyle w:val="D100F5885F274E1DB9EF02E7C26E3FBF"/>
          </w:pPr>
          <w:r w:rsidRPr="0050391C">
            <w:rPr>
              <w:rStyle w:val="Platzhaltertext"/>
              <w:sz w:val="24"/>
              <w:szCs w:val="24"/>
            </w:rPr>
            <w:t>Firma eingeben</w:t>
          </w:r>
        </w:p>
      </w:docPartBody>
    </w:docPart>
    <w:docPart>
      <w:docPartPr>
        <w:name w:val="E68C9CC62796461FAE1252A60B7A9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E52ED-EE56-4838-B0C3-497D6B978070}"/>
      </w:docPartPr>
      <w:docPartBody>
        <w:p w:rsidR="00BF1E5B" w:rsidRDefault="000758B0">
          <w:pPr>
            <w:pStyle w:val="E68C9CC62796461FAE1252A60B7A924D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B0"/>
    <w:rsid w:val="000758B0"/>
    <w:rsid w:val="008F1263"/>
    <w:rsid w:val="00BF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09AA3ECCDFF4202B2A3DFFDC05CE7A5">
    <w:name w:val="509AA3ECCDFF4202B2A3DFFDC05CE7A5"/>
  </w:style>
  <w:style w:type="paragraph" w:customStyle="1" w:styleId="9085232B222D493D9C27098CB165FDA9">
    <w:name w:val="9085232B222D493D9C27098CB165FDA9"/>
  </w:style>
  <w:style w:type="paragraph" w:customStyle="1" w:styleId="D100F5885F274E1DB9EF02E7C26E3FBF">
    <w:name w:val="D100F5885F274E1DB9EF02E7C26E3FBF"/>
  </w:style>
  <w:style w:type="paragraph" w:customStyle="1" w:styleId="E68C9CC62796461FAE1252A60B7A924D">
    <w:name w:val="E68C9CC62796461FAE1252A60B7A9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31ccd1e7-bce2-45fc-87c8-7aabdc414b46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0B63E-C7BF-42FB-AEA9-25E2BB815E35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60E4596-6F18-40D9-B652-D4F36C84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Verpflichtungserklärung Unterauftragnnehmer_Eignungsleihe</Template>
  <TotalTime>0</TotalTime>
  <Pages>1</Pages>
  <Words>248</Words>
  <Characters>1567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3</cp:revision>
  <cp:lastPrinted>2016-05-03T07:50:00Z</cp:lastPrinted>
  <dcterms:created xsi:type="dcterms:W3CDTF">2023-03-07T07:42:00Z</dcterms:created>
  <dcterms:modified xsi:type="dcterms:W3CDTF">2026-04-17T10:01:00Z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2023-03-07T07:42:59Z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efca5168-5c5a-49cf-aa9b-86356a85bcde</vt:lpwstr>
  </property>
  <property fmtid="{D5CDD505-2E9C-101B-9397-08002B2CF9AE}" pid="8" name="MSIP_Label_6104447a-85ec-4482-b709-219fb68c1534_ContentBits">
    <vt:lpwstr>0</vt:lpwstr>
  </property>
</Properties>
</file>